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47747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CHORLE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6480C5BE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 (foot).</w:t>
      </w:r>
    </w:p>
    <w:p w14:paraId="3B2EFA0B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43B40AE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02D0E08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B8012F0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B634659" w14:textId="77777777" w:rsidR="00432BC3" w:rsidRDefault="00432BC3" w:rsidP="00432BC3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A8E90E9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A5A068C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ABA02C6" w14:textId="77777777" w:rsidR="00432BC3" w:rsidRDefault="00432BC3" w:rsidP="00432BC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21 October 2022</w:t>
      </w:r>
    </w:p>
    <w:p w14:paraId="6BA748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E54F" w14:textId="77777777" w:rsidR="00432BC3" w:rsidRDefault="00432BC3" w:rsidP="009139A6">
      <w:r>
        <w:separator/>
      </w:r>
    </w:p>
  </w:endnote>
  <w:endnote w:type="continuationSeparator" w:id="0">
    <w:p w14:paraId="3672A26C" w14:textId="77777777" w:rsidR="00432BC3" w:rsidRDefault="00432B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10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56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F70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3350C" w14:textId="77777777" w:rsidR="00432BC3" w:rsidRDefault="00432BC3" w:rsidP="009139A6">
      <w:r>
        <w:separator/>
      </w:r>
    </w:p>
  </w:footnote>
  <w:footnote w:type="continuationSeparator" w:id="0">
    <w:p w14:paraId="0C678147" w14:textId="77777777" w:rsidR="00432BC3" w:rsidRDefault="00432B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5C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6A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AD7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BC3"/>
    <w:rsid w:val="000666E0"/>
    <w:rsid w:val="002510B7"/>
    <w:rsid w:val="00432BC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0DE91"/>
  <w15:chartTrackingRefBased/>
  <w15:docId w15:val="{D2D4370E-C8AB-4ECF-8067-26BAF72A8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BC3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2022-11-18T21:45:00Z</dcterms:created>
  <dcterms:modified xsi:type="dcterms:W3CDTF">2022-11-18T21:46:00Z</dcterms:modified>
</cp:coreProperties>
</file>